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620" w:rsidRDefault="00D61620" w:rsidP="005375AD">
      <w:pPr>
        <w:pStyle w:val="CRCoverPage"/>
        <w:tabs>
          <w:tab w:val="right" w:pos="9639"/>
        </w:tabs>
        <w:spacing w:after="0"/>
        <w:rPr>
          <w:b/>
          <w:i/>
          <w:noProof/>
          <w:sz w:val="28"/>
        </w:rPr>
      </w:pPr>
      <w:r>
        <w:rPr>
          <w:b/>
          <w:noProof/>
          <w:sz w:val="24"/>
        </w:rPr>
        <w:t>3GPP TSG-CT WG1 Meeting #14</w:t>
      </w:r>
      <w:r w:rsidR="00C40FAD">
        <w:rPr>
          <w:b/>
          <w:noProof/>
          <w:sz w:val="24"/>
        </w:rPr>
        <w:t>3</w:t>
      </w:r>
      <w:r>
        <w:rPr>
          <w:b/>
          <w:i/>
          <w:noProof/>
          <w:sz w:val="28"/>
        </w:rPr>
        <w:tab/>
      </w:r>
      <w:r w:rsidR="001509AB" w:rsidRPr="001509AB">
        <w:rPr>
          <w:b/>
          <w:noProof/>
          <w:sz w:val="24"/>
        </w:rPr>
        <w:t>C1-235909</w:t>
      </w:r>
    </w:p>
    <w:p w:rsidR="00D61620" w:rsidRDefault="00C40FAD" w:rsidP="00D61620">
      <w:pPr>
        <w:pStyle w:val="CRCoverPage"/>
        <w:tabs>
          <w:tab w:val="right" w:pos="9639"/>
        </w:tabs>
        <w:spacing w:after="0"/>
        <w:rPr>
          <w:b/>
          <w:i/>
          <w:noProof/>
          <w:sz w:val="28"/>
        </w:rPr>
      </w:pPr>
      <w:r>
        <w:rPr>
          <w:b/>
          <w:noProof/>
          <w:sz w:val="24"/>
        </w:rPr>
        <w:t>Goteburg, 21– 25 August</w:t>
      </w:r>
      <w:r w:rsidR="00D61620">
        <w:rPr>
          <w:b/>
          <w:noProof/>
          <w:sz w:val="24"/>
        </w:rPr>
        <w:t xml:space="preserve"> 2023</w:t>
      </w:r>
      <w:r w:rsidR="00D61620" w:rsidRPr="00EA5041">
        <w:rPr>
          <w:b/>
          <w:i/>
          <w:noProof/>
          <w:sz w:val="28"/>
        </w:rPr>
        <w:t xml:space="preserve"> </w:t>
      </w:r>
      <w:r w:rsidR="00D61620">
        <w:rPr>
          <w:b/>
          <w:i/>
          <w:noProof/>
          <w:sz w:val="28"/>
        </w:rPr>
        <w:tab/>
        <w:t xml:space="preserve">was </w:t>
      </w:r>
      <w:r w:rsidR="00AC0267" w:rsidRPr="00172F25">
        <w:rPr>
          <w:b/>
          <w:noProof/>
          <w:sz w:val="24"/>
        </w:rPr>
        <w:t>C1-23</w:t>
      </w:r>
      <w:r w:rsidR="001509AB">
        <w:rPr>
          <w:b/>
          <w:noProof/>
          <w:sz w:val="24"/>
        </w:rPr>
        <w:t>586</w:t>
      </w:r>
      <w:r w:rsidR="00AC0267">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4185"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77F" w:rsidP="00150E67">
            <w:pPr>
              <w:pStyle w:val="CRCoverPage"/>
              <w:spacing w:after="0"/>
              <w:jc w:val="center"/>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509AB"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4901C5">
            <w:pPr>
              <w:pStyle w:val="CRCoverPage"/>
              <w:spacing w:after="0"/>
              <w:jc w:val="center"/>
              <w:rPr>
                <w:b/>
                <w:noProof/>
                <w:sz w:val="28"/>
              </w:rPr>
            </w:pPr>
            <w:r w:rsidRPr="0016062B">
              <w:rPr>
                <w:b/>
                <w:noProof/>
                <w:sz w:val="28"/>
              </w:rPr>
              <w:t>1</w:t>
            </w:r>
            <w:r w:rsidR="00D34E7B">
              <w:rPr>
                <w:b/>
                <w:noProof/>
                <w:sz w:val="28"/>
              </w:rPr>
              <w:t>8</w:t>
            </w:r>
            <w:r w:rsidRPr="0016062B">
              <w:rPr>
                <w:b/>
                <w:noProof/>
                <w:sz w:val="28"/>
              </w:rPr>
              <w:t>.</w:t>
            </w:r>
            <w:r w:rsidR="004901C5">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4185">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6D42" w:rsidP="00150E67">
            <w:pPr>
              <w:pStyle w:val="CRCoverPage"/>
              <w:spacing w:after="0"/>
              <w:ind w:left="100"/>
              <w:rPr>
                <w:noProof/>
              </w:rPr>
            </w:pPr>
            <w:r>
              <w:fldChar w:fldCharType="begin"/>
            </w:r>
            <w:r>
              <w:instrText xml:space="preserve"> DOCPROPERTY  ResDate  \* MERGEFORMAT </w:instrText>
            </w:r>
            <w:r>
              <w:fldChar w:fldCharType="separate"/>
            </w:r>
            <w:r w:rsidR="00C40FAD">
              <w:rPr>
                <w:noProof/>
              </w:rPr>
              <w:t>2023-08-21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4185" w:rsidP="00D34E7B">
            <w:pPr>
              <w:pStyle w:val="CRCoverPage"/>
              <w:spacing w:after="0"/>
              <w:ind w:left="100"/>
              <w:rPr>
                <w:noProof/>
              </w:rPr>
            </w:pPr>
            <w:fldSimple w:instr=" DOCPROPERTY  Release  \* MERGEFORMAT ">
              <w:r w:rsidR="00D24991">
                <w:rPr>
                  <w:noProof/>
                </w:rPr>
                <w:t>Rel-1</w:t>
              </w:r>
              <w:r w:rsidR="00D34E7B">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0861DE"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D42" w:rsidRDefault="00516D42">
      <w:r>
        <w:separator/>
      </w:r>
    </w:p>
  </w:endnote>
  <w:endnote w:type="continuationSeparator" w:id="0">
    <w:p w:rsidR="00516D42" w:rsidRDefault="0051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D42" w:rsidRDefault="00516D42">
      <w:r>
        <w:separator/>
      </w:r>
    </w:p>
  </w:footnote>
  <w:footnote w:type="continuationSeparator" w:id="0">
    <w:p w:rsidR="00516D42" w:rsidRDefault="00516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861DE"/>
    <w:rsid w:val="0009273A"/>
    <w:rsid w:val="000A1DA3"/>
    <w:rsid w:val="000A6394"/>
    <w:rsid w:val="000A6C98"/>
    <w:rsid w:val="000B05CB"/>
    <w:rsid w:val="000B7FED"/>
    <w:rsid w:val="000C038A"/>
    <w:rsid w:val="000C6598"/>
    <w:rsid w:val="000D44B3"/>
    <w:rsid w:val="000E0DB1"/>
    <w:rsid w:val="000E3670"/>
    <w:rsid w:val="001009F9"/>
    <w:rsid w:val="00111255"/>
    <w:rsid w:val="0011453A"/>
    <w:rsid w:val="00125AA8"/>
    <w:rsid w:val="00131979"/>
    <w:rsid w:val="00140C26"/>
    <w:rsid w:val="00141F2A"/>
    <w:rsid w:val="00145D43"/>
    <w:rsid w:val="00150331"/>
    <w:rsid w:val="001509AB"/>
    <w:rsid w:val="00150E67"/>
    <w:rsid w:val="00151812"/>
    <w:rsid w:val="0016062B"/>
    <w:rsid w:val="00192C46"/>
    <w:rsid w:val="001A08B3"/>
    <w:rsid w:val="001A1B90"/>
    <w:rsid w:val="001A2CA0"/>
    <w:rsid w:val="001A61E1"/>
    <w:rsid w:val="001A7B60"/>
    <w:rsid w:val="001B52F0"/>
    <w:rsid w:val="001B7A65"/>
    <w:rsid w:val="001D37DD"/>
    <w:rsid w:val="001D577F"/>
    <w:rsid w:val="001E41F3"/>
    <w:rsid w:val="00201390"/>
    <w:rsid w:val="0020476D"/>
    <w:rsid w:val="00205852"/>
    <w:rsid w:val="00210F9A"/>
    <w:rsid w:val="002123AF"/>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901C5"/>
    <w:rsid w:val="004B03E7"/>
    <w:rsid w:val="004B75B7"/>
    <w:rsid w:val="004C759A"/>
    <w:rsid w:val="004F4103"/>
    <w:rsid w:val="0051528C"/>
    <w:rsid w:val="0051580D"/>
    <w:rsid w:val="00516D42"/>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54185"/>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7696E"/>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0267"/>
    <w:rsid w:val="00AC214C"/>
    <w:rsid w:val="00AC4175"/>
    <w:rsid w:val="00AC5820"/>
    <w:rsid w:val="00AC6AFA"/>
    <w:rsid w:val="00AD10FB"/>
    <w:rsid w:val="00AD1CD8"/>
    <w:rsid w:val="00AD3F05"/>
    <w:rsid w:val="00AD6966"/>
    <w:rsid w:val="00AF5B01"/>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0FAD"/>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34E7B"/>
    <w:rsid w:val="00D50255"/>
    <w:rsid w:val="00D61620"/>
    <w:rsid w:val="00D66520"/>
    <w:rsid w:val="00D74E64"/>
    <w:rsid w:val="00D82912"/>
    <w:rsid w:val="00D83022"/>
    <w:rsid w:val="00DA3D6E"/>
    <w:rsid w:val="00DE34CF"/>
    <w:rsid w:val="00E13F3D"/>
    <w:rsid w:val="00E22DA1"/>
    <w:rsid w:val="00E307DC"/>
    <w:rsid w:val="00E34898"/>
    <w:rsid w:val="00E34B13"/>
    <w:rsid w:val="00E3612F"/>
    <w:rsid w:val="00E47426"/>
    <w:rsid w:val="00E66806"/>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D42C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3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58D6-78CE-4FED-8194-848DF7335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12</cp:revision>
  <cp:lastPrinted>1899-12-31T23:00:00Z</cp:lastPrinted>
  <dcterms:created xsi:type="dcterms:W3CDTF">2023-03-28T16:26:00Z</dcterms:created>
  <dcterms:modified xsi:type="dcterms:W3CDTF">2023-08-14T16:06:00Z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